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WithEffects.xml" ContentType="application/vnd.ms-word.stylesWithEffects+xml"/>
  <Override PartName="/docProps/core.xml" ContentType="application/vnd.openxmlformats-package.core-propertie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jpeg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:rsidR="00E26769" w:rsidRDefault="00F00221">
      <w:r>
        <w:rPr>
          <w:noProof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37C72C9" wp14:editId="284C4C15">
                <wp:simplePos x="0" y="0"/>
                <wp:positionH relativeFrom="column">
                  <wp:posOffset>1765935</wp:posOffset>
                </wp:positionH>
                <wp:positionV relativeFrom="paragraph">
                  <wp:posOffset>4688840</wp:posOffset>
                </wp:positionV>
                <wp:extent cx="2286000" cy="342900"/>
                <wp:effectExtent l="0" t="0" r="0" b="12700"/>
                <wp:wrapNone/>
                <wp:docPr id="5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00221" w:rsidRDefault="00F00221" w:rsidP="00E2676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5" o:spid="_x0000_s1026" type="#_x0000_t202" style="position:absolute;margin-left:139.05pt;margin-top:369.2pt;width:180pt;height:27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" stroked="f">
                <v:textbox>
                  <w:txbxContent>
                    <w:p w:rsidR="00F00221" w:rsidRDefault="00F00221" w:rsidP="00E26769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szCs w:val="20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20F8AE9" wp14:editId="7950D8D8">
                <wp:simplePos x="0" y="0"/>
                <wp:positionH relativeFrom="column">
                  <wp:posOffset>4166235</wp:posOffset>
                </wp:positionH>
                <wp:positionV relativeFrom="paragraph">
                  <wp:posOffset>4688840</wp:posOffset>
                </wp:positionV>
                <wp:extent cx="2286000" cy="342900"/>
                <wp:effectExtent l="0" t="0" r="0" b="12700"/>
                <wp:wrapNone/>
                <wp:docPr id="6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00221" w:rsidRDefault="00F00221" w:rsidP="00E2676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328.05pt;margin-top:369.2pt;width:180pt;height:27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" stroked="f">
                <v:textbox>
                  <w:txbxContent>
                    <w:p w:rsidR="00F00221" w:rsidRDefault="00F00221" w:rsidP="00E26769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szCs w:val="2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D9BCC42" wp14:editId="4CF7C822">
                <wp:simplePos x="0" y="0"/>
                <wp:positionH relativeFrom="column">
                  <wp:posOffset>4166235</wp:posOffset>
                </wp:positionH>
                <wp:positionV relativeFrom="paragraph">
                  <wp:posOffset>4003040</wp:posOffset>
                </wp:positionV>
                <wp:extent cx="2286000" cy="342900"/>
                <wp:effectExtent l="0" t="0" r="0" b="12700"/>
                <wp:wrapNone/>
                <wp:docPr id="4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00221" w:rsidRDefault="00F00221" w:rsidP="00E2676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328.05pt;margin-top:315.2pt;width:180pt;height:27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" stroked="f">
                <v:textbox>
                  <w:txbxContent>
                    <w:p w:rsidR="00F00221" w:rsidRDefault="00F00221" w:rsidP="00E26769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szCs w:val="20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8C5971E" wp14:editId="2F4340C7">
                <wp:simplePos x="0" y="0"/>
                <wp:positionH relativeFrom="column">
                  <wp:posOffset>1765935</wp:posOffset>
                </wp:positionH>
                <wp:positionV relativeFrom="paragraph">
                  <wp:posOffset>4003040</wp:posOffset>
                </wp:positionV>
                <wp:extent cx="2286000" cy="342900"/>
                <wp:effectExtent l="0" t="0" r="0" b="12700"/>
                <wp:wrapNone/>
                <wp:docPr id="3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26769" w:rsidRDefault="001C4376" w:rsidP="00E2676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139.05pt;margin-top:315.2pt;width:180pt;height:2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" stroked="f">
                <v:textbox>
                  <w:txbxContent>
                    <w:p w:rsidR="00E26769" w:rsidRDefault="00F00221" w:rsidP="00E26769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6B7F6C">
        <w:rPr>
          <w:noProof/>
          <w:szCs w:val="20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4218D4D4" wp14:editId="4DA9AE3E">
                <wp:simplePos x="0" y="0"/>
                <wp:positionH relativeFrom="column">
                  <wp:posOffset>3137535</wp:posOffset>
                </wp:positionH>
                <wp:positionV relativeFrom="paragraph">
                  <wp:posOffset>4688840</wp:posOffset>
                </wp:positionV>
                <wp:extent cx="2057400" cy="342900"/>
                <wp:effectExtent l="0" t="0" r="0" b="12700"/>
                <wp:wrapNone/>
                <wp:docPr id="2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74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26769" w:rsidRDefault="001C4376" w:rsidP="00E2676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" o:spid="_x0000_s1030" type="#_x0000_t202" style="position:absolute;margin-left:247.05pt;margin-top:369.2pt;width:162pt;height:27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" stroked="f">
                <v:textbox>
                  <w:txbxContent>
                    <w:p w:rsidR="00E26769" w:rsidRDefault="00F00221" w:rsidP="00E26769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6B7F6C">
        <w:rPr>
          <w:noProof/>
          <w:szCs w:val="20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018E6994" wp14:editId="4F74F934">
                <wp:simplePos x="0" y="0"/>
                <wp:positionH relativeFrom="column">
                  <wp:posOffset>2108835</wp:posOffset>
                </wp:positionH>
                <wp:positionV relativeFrom="paragraph">
                  <wp:posOffset>2745740</wp:posOffset>
                </wp:positionV>
                <wp:extent cx="4114800" cy="457200"/>
                <wp:effectExtent l="0" t="0" r="0" b="0"/>
                <wp:wrapNone/>
                <wp:docPr id="1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148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26769" w:rsidRPr="003A141B" w:rsidRDefault="001C4376" w:rsidP="00E26769">
                            <w:pPr>
                              <w:jc w:val="center"/>
                              <w:rPr>
                                <w:sz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" o:spid="_x0000_s1031" type="#_x0000_t202" style="position:absolute;margin-left:166.05pt;margin-top:216.2pt;width:324pt;height:36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" stroked="f">
                <v:textbox>
                  <w:txbxContent>
                    <w:p w:rsidR="00E26769" w:rsidRPr="003A141B" w:rsidRDefault="00F00221" w:rsidP="00E26769">
                      <w:pPr>
                        <w:jc w:val="center"/>
                        <w:rPr>
                          <w:sz w:val="48"/>
                        </w:rPr>
                      </w:pPr>
                      <w:bookmarkStart w:id="1" w:name="_GoBack"/>
                    </w:p>
                    <w:bookmarkEnd w:id="1"/>
                  </w:txbxContent>
                </v:textbox>
              </v:shape>
            </w:pict>
          </mc:Fallback>
        </mc:AlternateContent>
      </w:r>
      <w:r w:rsidR="001C4376">
        <w:rPr>
          <w:noProof/>
        </w:rPr>
        <w:drawing>
          <wp:anchor distT="0" distB="0" distL="114300" distR="114300" simplePos="0" relativeHeight="251655167" behindDoc="0" locked="0" layoutInCell="1" allowOverlap="1" wp14:anchorId="771A6AF9" wp14:editId="4B86D3DC">
            <wp:simplePos x="0" y="0"/>
            <wp:positionH relativeFrom="page">
              <wp:align>center</wp:align>
            </wp:positionH>
            <wp:positionV relativeFrom="page">
              <wp:align>top</wp:align>
            </wp:positionV>
            <wp:extent cx="10058400" cy="777240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apter-border-NARFE Certificates (1020)3.jpg"/>
                    <pic:cNvPicPr/>
                  </pic:nvPicPr>
                  <pic:blipFill>
                    <a:blip r:embed="rId5" r:link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58400" cy="7772400"/>
                    </a:xfrm>
                    <a:prstGeom prst="rect">
                      <a:avLst/>
                    </a:prstGeom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E26769" w:rsidSect="00E26769">
      <w:pgSz w:w="15840" w:h="12240" w:orient="landscape"/>
      <w:pgMar w:top="1800" w:right="1440" w:bottom="180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Lucida Grande">
    <w:panose1 w:val="020B0600040502020204"/>
    <w:charset w:val="00"/>
    <w:family w:val="roman"/>
    <w:notTrueType/>
    <w:pitch w:val="default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attachedTemplate r:id="rId1"/>
  <w:defaultTabStop w:val="720"/>
  <w:displayHorizontalDrawingGridEvery w:val="0"/>
  <w:displayVerticalDrawingGridEvery w:val="0"/>
  <w:doNotUseMarginsForDrawingGridOrigin/>
  <w:noPunctuationKerning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B7F6C"/>
    <w:rsid w:val="001C4376"/>
    <w:rsid w:val="00630E8D"/>
    <w:rsid w:val="006B7F6C"/>
    <w:rsid w:val="008024ED"/>
    <w:rsid w:val="008636B9"/>
    <w:rsid w:val="00BC57BD"/>
    <w:rsid w:val="00CC0963"/>
    <w:rsid w:val="00D15812"/>
    <w:rsid w:val="00F002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oNotEmbedSmartTags/>
  <w:decimalSymbol w:val="."/>
  <w:listSeparator w:val=",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Bsubhead">
    <w:name w:val="BB subhead"/>
    <w:basedOn w:val="Normal"/>
    <w:rsid w:val="00360179"/>
    <w:rPr>
      <w:rFonts w:ascii="Arial" w:hAnsi="Arial"/>
      <w:b/>
      <w:color w:val="003366"/>
      <w:sz w:val="22"/>
    </w:rPr>
  </w:style>
  <w:style w:type="paragraph" w:customStyle="1" w:styleId="Bullets">
    <w:name w:val="Bullets"/>
    <w:basedOn w:val="Normal"/>
    <w:rsid w:val="00360179"/>
    <w:pPr>
      <w:ind w:left="720"/>
    </w:pPr>
    <w:rPr>
      <w:sz w:val="20"/>
    </w:rPr>
  </w:style>
  <w:style w:type="paragraph" w:customStyle="1" w:styleId="Bold">
    <w:name w:val="Bold"/>
    <w:basedOn w:val="Normal"/>
    <w:rsid w:val="00360179"/>
    <w:pPr>
      <w:spacing w:before="120"/>
    </w:pPr>
    <w:rPr>
      <w:b/>
      <w:sz w:val="20"/>
    </w:rPr>
  </w:style>
  <w:style w:type="paragraph" w:customStyle="1" w:styleId="Bullet2">
    <w:name w:val="Bullet .2"/>
    <w:basedOn w:val="Normal"/>
    <w:rsid w:val="00A20240"/>
    <w:pPr>
      <w:ind w:left="288"/>
    </w:pPr>
    <w:rPr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C4376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C4376"/>
    <w:rPr>
      <w:rFonts w:ascii="Lucida Grande" w:hAnsi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Bsubhead">
    <w:name w:val="BB subhead"/>
    <w:basedOn w:val="Normal"/>
    <w:rsid w:val="00360179"/>
    <w:rPr>
      <w:rFonts w:ascii="Arial" w:hAnsi="Arial"/>
      <w:b/>
      <w:color w:val="003366"/>
      <w:sz w:val="22"/>
    </w:rPr>
  </w:style>
  <w:style w:type="paragraph" w:customStyle="1" w:styleId="Bullets">
    <w:name w:val="Bullets"/>
    <w:basedOn w:val="Normal"/>
    <w:rsid w:val="00360179"/>
    <w:pPr>
      <w:ind w:left="720"/>
    </w:pPr>
    <w:rPr>
      <w:sz w:val="20"/>
    </w:rPr>
  </w:style>
  <w:style w:type="paragraph" w:customStyle="1" w:styleId="Bold">
    <w:name w:val="Bold"/>
    <w:basedOn w:val="Normal"/>
    <w:rsid w:val="00360179"/>
    <w:pPr>
      <w:spacing w:before="120"/>
    </w:pPr>
    <w:rPr>
      <w:b/>
      <w:sz w:val="20"/>
    </w:rPr>
  </w:style>
  <w:style w:type="paragraph" w:customStyle="1" w:styleId="Bullet2">
    <w:name w:val="Bullet .2"/>
    <w:basedOn w:val="Normal"/>
    <w:rsid w:val="00A20240"/>
    <w:pPr>
      <w:ind w:left="288"/>
    </w:pPr>
    <w:rPr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C4376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C4376"/>
    <w:rPr>
      <w:rFonts w:ascii="Lucida Grande" w:hAnsi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6" Type="http://schemas.openxmlformats.org/officeDocument/2006/relationships/image" Target="file://localhost/Users/narfe4/NARFE%20Team%20Pro%20Dropbox/Beth%20Bedard/NARFE%20Telework%20Exchange/To%20Beth/Certificates/Certificates%20from%20the%20website/jps-high-res/chapter-border-NARFE%20Certificates%20(1020)3.jpg" TargetMode="External"/><Relationship Id="rId1" Type="http://schemas.openxmlformats.org/officeDocument/2006/relationships/styles" Target="styles.xml"/><Relationship Id="rId11" Type="http://schemas.openxmlformats.org/officeDocument/2006/relationships/customXml" Target="../customXml/item3.xml"/><Relationship Id="rId5" Type="http://schemas.openxmlformats.org/officeDocument/2006/relationships/image" Target="media/image1.jpg"/><Relationship Id="rId10" Type="http://schemas.openxmlformats.org/officeDocument/2006/relationships/customXml" Target="../customXml/item2.xml"/><Relationship Id="rId4" Type="http://schemas.openxmlformats.org/officeDocument/2006/relationships/webSettings" Target="webSettings.xml"/><Relationship Id="rId9" Type="http://schemas.openxmlformats.org/officeDocument/2006/relationships/customXml" Target="../customXml/item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commfiles:Publications:Certificates:0212%20NARFE%20Certificates:0517%20Certificate-Area-no%20border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ED20240F61B454DB0B6C7CFDC47155F" ma:contentTypeVersion="12" ma:contentTypeDescription="Create a new document." ma:contentTypeScope="" ma:versionID="119948bcc17738f3eb5824ea2dadc270">
  <xsd:schema xmlns:xsd="http://www.w3.org/2001/XMLSchema" xmlns:xs="http://www.w3.org/2001/XMLSchema" xmlns:p="http://schemas.microsoft.com/office/2006/metadata/properties" xmlns:ns2="f35ca0c6-7ed2-4624-aa1f-96994569cc4c" xmlns:ns3="69a8eecb-a930-4c2b-9a06-6ef015c82307" targetNamespace="http://schemas.microsoft.com/office/2006/metadata/properties" ma:root="true" ma:fieldsID="11f6e428704553aa3c68031681e63cbe" ns2:_="" ns3:_="">
    <xsd:import namespace="f35ca0c6-7ed2-4624-aa1f-96994569cc4c"/>
    <xsd:import namespace="69a8eecb-a930-4c2b-9a06-6ef015c8230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35ca0c6-7ed2-4624-aa1f-96994569cc4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3" nillable="true" ma:displayName="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a8eecb-a930-4c2b-9a06-6ef015c82307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39D6EAC5-52F4-4977-AD6D-BD594C6A5E42}"/>
</file>

<file path=customXml/itemProps2.xml><?xml version="1.0" encoding="utf-8"?>
<ds:datastoreItem xmlns:ds="http://schemas.openxmlformats.org/officeDocument/2006/customXml" ds:itemID="{85DF2D87-030A-4816-BDD8-46385D748CE8}"/>
</file>

<file path=customXml/itemProps3.xml><?xml version="1.0" encoding="utf-8"?>
<ds:datastoreItem xmlns:ds="http://schemas.openxmlformats.org/officeDocument/2006/customXml" ds:itemID="{2FFEAE00-85CB-4F57-8FD7-0041552D3D26}"/>
</file>

<file path=docProps/app.xml><?xml version="1.0" encoding="utf-8"?>
<Properties xmlns="http://schemas.openxmlformats.org/officeDocument/2006/extended-properties" xmlns:vt="http://schemas.openxmlformats.org/officeDocument/2006/docPropsVTypes">
  <Template>0517 Certificate-Area-no border.dotx</Template>
  <TotalTime>2</TotalTime>
  <Pages>1</Pages>
  <Words>1</Words>
  <Characters>7</Characters>
  <Application>Microsoft Macintosh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narfe</Company>
  <LinksUpToDate>false</LinksUpToDate>
  <CharactersWithSpaces>7</CharactersWithSpaces>
  <SharedDoc>false</SharedDoc>
  <HLinks>
    <vt:vector size="6" baseType="variant">
      <vt:variant>
        <vt:i4>4522038</vt:i4>
      </vt:variant>
      <vt:variant>
        <vt:i4>-1</vt:i4>
      </vt:variant>
      <vt:variant>
        <vt:i4>1032</vt:i4>
      </vt:variant>
      <vt:variant>
        <vt:i4>1</vt:i4>
      </vt:variant>
      <vt:variant>
        <vt:lpwstr>NARFE Certificates_RVP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narfe4</dc:creator>
  <cp:keywords/>
  <cp:lastModifiedBy>narfe4</cp:lastModifiedBy>
  <cp:revision>2</cp:revision>
  <dcterms:created xsi:type="dcterms:W3CDTF">2020-10-01T15:10:00Z</dcterms:created>
  <dcterms:modified xsi:type="dcterms:W3CDTF">2020-10-01T15:10:00Z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0x010100AED20240F61B454DB0B6C7CFDC47155F</vt:lpwstr>
  </property>
</Properties>
</file>